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6EA" w:rsidRDefault="008706EA" w:rsidP="008706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STONE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8706EA" w:rsidRDefault="008706EA" w:rsidP="008706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8706EA" w:rsidRDefault="008706EA" w:rsidP="008706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06EA" w:rsidRDefault="008706EA" w:rsidP="008706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06EA" w:rsidRDefault="008706EA" w:rsidP="008706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Apr.1425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Plympton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8706EA" w:rsidRDefault="008706EA" w:rsidP="008706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pp.95-6)</w:t>
      </w:r>
    </w:p>
    <w:p w:rsidR="008706EA" w:rsidRDefault="008706EA" w:rsidP="008706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06EA" w:rsidRDefault="008706EA" w:rsidP="008706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06EA" w:rsidRPr="00BB24CA" w:rsidRDefault="008706EA" w:rsidP="008706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2016</w:t>
      </w:r>
    </w:p>
    <w:p w:rsidR="006B2F86" w:rsidRPr="008706EA" w:rsidRDefault="008706E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8706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6EA" w:rsidRDefault="008706EA" w:rsidP="00E71FC3">
      <w:pPr>
        <w:spacing w:after="0" w:line="240" w:lineRule="auto"/>
      </w:pPr>
      <w:r>
        <w:separator/>
      </w:r>
    </w:p>
  </w:endnote>
  <w:endnote w:type="continuationSeparator" w:id="0">
    <w:p w:rsidR="008706EA" w:rsidRDefault="008706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6EA" w:rsidRDefault="008706EA" w:rsidP="00E71FC3">
      <w:pPr>
        <w:spacing w:after="0" w:line="240" w:lineRule="auto"/>
      </w:pPr>
      <w:r>
        <w:separator/>
      </w:r>
    </w:p>
  </w:footnote>
  <w:footnote w:type="continuationSeparator" w:id="0">
    <w:p w:rsidR="008706EA" w:rsidRDefault="008706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6EA"/>
    <w:rsid w:val="008706E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284B5"/>
  <w15:chartTrackingRefBased/>
  <w15:docId w15:val="{BE7EB8F5-9251-47BC-B827-918ECB628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2016-03-11T13:07:00Z</dcterms:created>
  <dcterms:modified xsi:type="dcterms:W3CDTF">2016-03-11T13:07:00Z</dcterms:modified>
</cp:coreProperties>
</file>